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3F66F" w14:textId="77777777" w:rsidR="00685828" w:rsidRPr="00E71B2F" w:rsidRDefault="00685828" w:rsidP="0068582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66B1BE37" w14:textId="77777777" w:rsidR="00685828" w:rsidRPr="00E71B2F" w:rsidRDefault="00685828" w:rsidP="0068582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4BDB2AAB" w14:textId="77777777" w:rsidR="00685828" w:rsidRPr="00E71B2F" w:rsidRDefault="00685828" w:rsidP="00685828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 19.10.2023</w:t>
      </w:r>
    </w:p>
    <w:bookmarkEnd w:id="0"/>
    <w:p w14:paraId="62E57157" w14:textId="3200CCD2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63BE60F0" w14:textId="1BAB068F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0B276DB3" w14:textId="77777777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46C33989" w14:textId="30FDB6F3" w:rsidR="00892888" w:rsidRDefault="00892888" w:rsidP="00892888">
      <w:pPr>
        <w:rPr>
          <w:rFonts w:cs="Arial"/>
          <w:i/>
        </w:rPr>
      </w:pPr>
    </w:p>
    <w:p w14:paraId="10606544" w14:textId="77777777" w:rsidR="00685828" w:rsidRDefault="00685828" w:rsidP="00892888">
      <w:pPr>
        <w:rPr>
          <w:rFonts w:cs="Arial"/>
          <w:i/>
        </w:rPr>
      </w:pPr>
      <w:bookmarkStart w:id="1" w:name="_GoBack"/>
      <w:bookmarkEnd w:id="1"/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3FEA2" w14:textId="77777777" w:rsidR="004A7106" w:rsidRDefault="004A7106">
      <w:r>
        <w:separator/>
      </w:r>
    </w:p>
  </w:endnote>
  <w:endnote w:type="continuationSeparator" w:id="0">
    <w:p w14:paraId="0533757F" w14:textId="77777777" w:rsidR="004A7106" w:rsidRDefault="004A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B9134F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9378E" w14:textId="77777777" w:rsidR="004A7106" w:rsidRDefault="004A7106">
      <w:r>
        <w:separator/>
      </w:r>
    </w:p>
  </w:footnote>
  <w:footnote w:type="continuationSeparator" w:id="0">
    <w:p w14:paraId="4B1BF3DC" w14:textId="77777777" w:rsidR="004A7106" w:rsidRDefault="004A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828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0FA21E-E5CF-4A17-B42A-C046560C2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documentManagement/types"/>
    <ds:schemaRef ds:uri="http://purl.org/dc/elements/1.1/"/>
    <ds:schemaRef ds:uri="2d71791d-4b08-4651-a8aa-c7bfc8b3429a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22979-EC44-4D3A-A687-083D9630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104</Words>
  <Characters>897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24</cp:revision>
  <cp:lastPrinted>2016-06-20T06:30:00Z</cp:lastPrinted>
  <dcterms:created xsi:type="dcterms:W3CDTF">2018-07-24T11:47:00Z</dcterms:created>
  <dcterms:modified xsi:type="dcterms:W3CDTF">2023-10-25T11:06:00Z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